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3E85" w:rsidRDefault="00813E85" w:rsidP="00813E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JOBY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(fl.1465)</w:t>
      </w:r>
    </w:p>
    <w:p w:rsidR="00813E85" w:rsidRDefault="00813E85" w:rsidP="00813E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Carleton Rode, Norfolk</w:t>
      </w:r>
    </w:p>
    <w:p w:rsidR="00813E85" w:rsidRDefault="00813E85" w:rsidP="00813E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13E85" w:rsidRDefault="00813E85" w:rsidP="00813E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13E85" w:rsidRDefault="00813E85" w:rsidP="00813E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Nov.1465</w:t>
      </w:r>
      <w:r>
        <w:rPr>
          <w:rFonts w:ascii="Times New Roman" w:hAnsi="Times New Roman" w:cs="Times New Roman"/>
          <w:sz w:val="24"/>
          <w:szCs w:val="24"/>
        </w:rPr>
        <w:tab/>
        <w:t>He and William Larke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also of Carleton Rode(q.v.), enfeoffed William</w:t>
      </w:r>
    </w:p>
    <w:p w:rsidR="00813E85" w:rsidRDefault="00813E85" w:rsidP="00813E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Buntyng of New Buckenham(q.v.) and others of land in Tibenham.</w:t>
      </w:r>
    </w:p>
    <w:p w:rsidR="00813E85" w:rsidRDefault="00813E85" w:rsidP="00813E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(www.discovery.nationalarchives.gov.uk   ref. 11/77)</w:t>
      </w:r>
    </w:p>
    <w:p w:rsidR="00813E85" w:rsidRDefault="00813E85" w:rsidP="00813E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13E85" w:rsidRDefault="00813E85" w:rsidP="00813E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813E85" w:rsidRDefault="00813E85" w:rsidP="00813E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March 2016</w:t>
      </w:r>
    </w:p>
    <w:sectPr w:rsidR="006B2F86" w:rsidRPr="00813E8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3E85" w:rsidRDefault="00813E85" w:rsidP="00E71FC3">
      <w:pPr>
        <w:spacing w:after="0" w:line="240" w:lineRule="auto"/>
      </w:pPr>
      <w:r>
        <w:separator/>
      </w:r>
    </w:p>
  </w:endnote>
  <w:endnote w:type="continuationSeparator" w:id="0">
    <w:p w:rsidR="00813E85" w:rsidRDefault="00813E8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3E85" w:rsidRDefault="00813E85" w:rsidP="00E71FC3">
      <w:pPr>
        <w:spacing w:after="0" w:line="240" w:lineRule="auto"/>
      </w:pPr>
      <w:r>
        <w:separator/>
      </w:r>
    </w:p>
  </w:footnote>
  <w:footnote w:type="continuationSeparator" w:id="0">
    <w:p w:rsidR="00813E85" w:rsidRDefault="00813E8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E85"/>
    <w:rsid w:val="00813E8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5770A6"/>
  <w15:chartTrackingRefBased/>
  <w15:docId w15:val="{0FD9F96B-A811-4E81-8DAE-05D4714B1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2016-03-15T19:49:00Z</dcterms:created>
  <dcterms:modified xsi:type="dcterms:W3CDTF">2016-03-15T19:50:00Z</dcterms:modified>
</cp:coreProperties>
</file>